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DEF" w:rsidRDefault="00A41DEF" w:rsidP="00A41DE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Sir Thomas KEMPSTON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A41DEF" w:rsidRDefault="00A41DEF" w:rsidP="00A41DE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Bingham, Nottinghamshire.</w:t>
      </w:r>
    </w:p>
    <w:p w:rsidR="00A41DEF" w:rsidRDefault="00A41DEF" w:rsidP="00A41DE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41DEF" w:rsidRDefault="00A41DEF" w:rsidP="00A41DE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41DEF" w:rsidRDefault="00A41DEF" w:rsidP="00A41DE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William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Oldhall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brought a plaint of debt against him.</w:t>
      </w:r>
    </w:p>
    <w:p w:rsidR="00A41DEF" w:rsidRDefault="00A41DEF" w:rsidP="00A41DE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A41DEF" w:rsidRDefault="00A41DEF" w:rsidP="00A41DE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41DEF" w:rsidRDefault="00A41DEF" w:rsidP="00A41DE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41DEF" w:rsidRDefault="00A41DEF" w:rsidP="00A41DE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April 2016</w:t>
      </w:r>
    </w:p>
    <w:p w:rsidR="006B2F86" w:rsidRPr="00A41DEF" w:rsidRDefault="00A41DEF" w:rsidP="00A41DEF">
      <w:bookmarkStart w:id="0" w:name="_GoBack"/>
      <w:bookmarkEnd w:id="0"/>
    </w:p>
    <w:sectPr w:rsidR="006B2F86" w:rsidRPr="00A41DE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DEF" w:rsidRDefault="00A41DEF" w:rsidP="00E71FC3">
      <w:pPr>
        <w:spacing w:after="0" w:line="240" w:lineRule="auto"/>
      </w:pPr>
      <w:r>
        <w:separator/>
      </w:r>
    </w:p>
  </w:endnote>
  <w:endnote w:type="continuationSeparator" w:id="0">
    <w:p w:rsidR="00A41DEF" w:rsidRDefault="00A41D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DEF" w:rsidRDefault="00A41DEF" w:rsidP="00E71FC3">
      <w:pPr>
        <w:spacing w:after="0" w:line="240" w:lineRule="auto"/>
      </w:pPr>
      <w:r>
        <w:separator/>
      </w:r>
    </w:p>
  </w:footnote>
  <w:footnote w:type="continuationSeparator" w:id="0">
    <w:p w:rsidR="00A41DEF" w:rsidRDefault="00A41D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DEF"/>
    <w:rsid w:val="00A41DE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2BDD93-543B-496E-838E-52E95C70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41D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2016-04-23T21:12:00Z</dcterms:created>
  <dcterms:modified xsi:type="dcterms:W3CDTF">2016-04-23T21:13:00Z</dcterms:modified>
</cp:coreProperties>
</file>